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67" w:rsidRDefault="00612867" w:rsidP="003A7E7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12867" w:rsidRPr="00F84249" w:rsidRDefault="00612867" w:rsidP="003A7E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612867" w:rsidRPr="00F84249" w:rsidRDefault="00612867" w:rsidP="003A7E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612867" w:rsidRPr="00F84249" w:rsidRDefault="00612867" w:rsidP="003A7E7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Нижнепоповского сельского</w:t>
      </w:r>
      <w:r w:rsidRPr="00F84249">
        <w:rPr>
          <w:rFonts w:ascii="Times New Roman" w:hAnsi="Times New Roman"/>
          <w:sz w:val="24"/>
          <w:szCs w:val="24"/>
        </w:rPr>
        <w:t xml:space="preserve"> поселения </w:t>
      </w:r>
    </w:p>
    <w:p w:rsidR="00612867" w:rsidRPr="00F84249" w:rsidRDefault="00612867" w:rsidP="003A7E7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>«Социальная поддержка граждан»</w:t>
      </w:r>
    </w:p>
    <w:p w:rsidR="00612867" w:rsidRDefault="00612867" w:rsidP="003A7E75">
      <w:pPr>
        <w:jc w:val="both"/>
      </w:pPr>
    </w:p>
    <w:p w:rsidR="00612867" w:rsidRPr="003A7E75" w:rsidRDefault="00612867" w:rsidP="003A7E7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A7E75">
        <w:rPr>
          <w:rFonts w:ascii="Times New Roman" w:hAnsi="Times New Roman"/>
          <w:sz w:val="24"/>
          <w:szCs w:val="24"/>
        </w:rPr>
        <w:t>Перечень</w:t>
      </w:r>
    </w:p>
    <w:p w:rsidR="00612867" w:rsidRDefault="00612867" w:rsidP="003A7E7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A7E75">
        <w:rPr>
          <w:rFonts w:ascii="Times New Roman" w:hAnsi="Times New Roman"/>
          <w:sz w:val="24"/>
          <w:szCs w:val="24"/>
        </w:rPr>
        <w:t>подпрограмм и  основных мероприятий муниципальной программы</w:t>
      </w:r>
    </w:p>
    <w:p w:rsidR="00612867" w:rsidRDefault="00612867" w:rsidP="003A7E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2867" w:rsidRDefault="00612867" w:rsidP="003A7E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40"/>
        <w:gridCol w:w="3150"/>
        <w:gridCol w:w="2209"/>
        <w:gridCol w:w="1937"/>
        <w:gridCol w:w="1937"/>
        <w:gridCol w:w="2133"/>
        <w:gridCol w:w="1980"/>
      </w:tblGrid>
      <w:tr w:rsidR="00612867" w:rsidRPr="00AA146A" w:rsidTr="00AA146A">
        <w:tc>
          <w:tcPr>
            <w:tcW w:w="1440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50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209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Ответственный за исполнение основного мероприятия</w:t>
            </w:r>
          </w:p>
        </w:tc>
        <w:tc>
          <w:tcPr>
            <w:tcW w:w="3874" w:type="dxa"/>
            <w:gridSpan w:val="2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133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980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Последствия нереализации основного мероприятия</w:t>
            </w:r>
          </w:p>
        </w:tc>
      </w:tr>
      <w:tr w:rsidR="00612867" w:rsidRPr="00AA146A" w:rsidTr="00AA146A">
        <w:tc>
          <w:tcPr>
            <w:tcW w:w="1440" w:type="dxa"/>
            <w:vMerge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33" w:type="dxa"/>
            <w:vMerge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867" w:rsidRPr="00AA146A" w:rsidTr="00AA146A">
        <w:tc>
          <w:tcPr>
            <w:tcW w:w="144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12867" w:rsidRPr="00AA146A" w:rsidTr="00AA146A">
        <w:tc>
          <w:tcPr>
            <w:tcW w:w="14786" w:type="dxa"/>
            <w:gridSpan w:val="7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Подпрограмма 1 «Выплата государственной пенсии за выслугу лет лицам, замещавшим муниципальные должности и должности муниципальной службы в поселении»</w:t>
            </w:r>
          </w:p>
        </w:tc>
      </w:tr>
      <w:tr w:rsidR="00612867" w:rsidRPr="00AA146A" w:rsidTr="00AA146A">
        <w:tc>
          <w:tcPr>
            <w:tcW w:w="144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15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Ежемесячная выплата государственной пенсии за выслугу лет лицам, замещавшим муниципальные должности и должности муниципальной службы в поселении</w:t>
            </w:r>
          </w:p>
        </w:tc>
        <w:tc>
          <w:tcPr>
            <w:tcW w:w="2209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 xml:space="preserve">Сектор экономики и финансов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Нижнепоповского</w:t>
            </w:r>
            <w:r w:rsidRPr="00AA146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133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Дополнительное материальное обеспечение отдельных категорий пенсионеров</w:t>
            </w:r>
          </w:p>
        </w:tc>
        <w:tc>
          <w:tcPr>
            <w:tcW w:w="198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Нарушение законодательства.</w:t>
            </w:r>
          </w:p>
        </w:tc>
      </w:tr>
      <w:tr w:rsidR="00612867" w:rsidRPr="00AA146A" w:rsidTr="00AA146A">
        <w:tc>
          <w:tcPr>
            <w:tcW w:w="1440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12867" w:rsidRPr="00AA146A" w:rsidRDefault="00612867" w:rsidP="00AA1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867" w:rsidRPr="00AA146A" w:rsidTr="00AA146A">
        <w:tc>
          <w:tcPr>
            <w:tcW w:w="14786" w:type="dxa"/>
            <w:gridSpan w:val="7"/>
          </w:tcPr>
          <w:p w:rsidR="00612867" w:rsidRPr="00AA146A" w:rsidRDefault="00612867" w:rsidP="00AA146A">
            <w:pPr>
              <w:spacing w:after="0" w:line="240" w:lineRule="auto"/>
              <w:jc w:val="center"/>
            </w:pPr>
            <w:r w:rsidRPr="00AA146A">
              <w:rPr>
                <w:rFonts w:ascii="Times New Roman" w:hAnsi="Times New Roman"/>
                <w:sz w:val="20"/>
                <w:szCs w:val="20"/>
              </w:rPr>
              <w:t>Подпрограмма 2 «Оказание адресной социальной помощи для отдельных категорий граждан»</w:t>
            </w:r>
          </w:p>
        </w:tc>
      </w:tr>
      <w:tr w:rsidR="00612867" w:rsidRPr="00AA146A" w:rsidTr="00AA146A">
        <w:tc>
          <w:tcPr>
            <w:tcW w:w="144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15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Обеспечение своевременного и в полном объеме предоставления мер социальной поддержки отдельным категориям граждан</w:t>
            </w:r>
          </w:p>
        </w:tc>
        <w:tc>
          <w:tcPr>
            <w:tcW w:w="2209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 xml:space="preserve">Сектор экономики и финансов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Нижнепоповского</w:t>
            </w:r>
            <w:r w:rsidRPr="00AA146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133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Материальная поддержка граждан, оказавшихся в трудной жизненной ситуации.</w:t>
            </w:r>
          </w:p>
        </w:tc>
        <w:tc>
          <w:tcPr>
            <w:tcW w:w="1980" w:type="dxa"/>
            <w:vMerge w:val="restart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Нарушение законодательства, ущемление прав отдельных категорий граждан, оказавшихся в трудной жизненной ситуации</w:t>
            </w:r>
          </w:p>
        </w:tc>
      </w:tr>
      <w:tr w:rsidR="00612867" w:rsidRPr="00AA146A" w:rsidTr="00AA146A">
        <w:tc>
          <w:tcPr>
            <w:tcW w:w="144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3150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>Совершенствование системы и условий предоставления мер социальной поддержки отдельным категориям граждан</w:t>
            </w:r>
          </w:p>
        </w:tc>
        <w:tc>
          <w:tcPr>
            <w:tcW w:w="2209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A">
              <w:rPr>
                <w:rFonts w:ascii="Times New Roman" w:hAnsi="Times New Roman"/>
                <w:sz w:val="20"/>
                <w:szCs w:val="20"/>
              </w:rPr>
              <w:t xml:space="preserve">Сектор экономики и финансов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Нижнепоповского</w:t>
            </w:r>
            <w:r w:rsidRPr="00AA146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937" w:type="dxa"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46A">
              <w:rPr>
                <w:rFonts w:ascii="Times New Roman" w:hAnsi="Times New Roman"/>
                <w:sz w:val="24"/>
                <w:szCs w:val="24"/>
              </w:rPr>
              <w:t>2020</w:t>
            </w:r>
            <w:bookmarkStart w:id="0" w:name="_GoBack"/>
            <w:bookmarkEnd w:id="0"/>
          </w:p>
        </w:tc>
        <w:tc>
          <w:tcPr>
            <w:tcW w:w="2133" w:type="dxa"/>
            <w:vMerge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12867" w:rsidRPr="00AA146A" w:rsidRDefault="00612867" w:rsidP="00AA1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2867" w:rsidRPr="003A7E75" w:rsidRDefault="00612867" w:rsidP="003A7E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12867" w:rsidRPr="003A7E75" w:rsidSect="003A7E75">
      <w:pgSz w:w="16838" w:h="11906" w:orient="landscape"/>
      <w:pgMar w:top="3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867" w:rsidRDefault="00612867" w:rsidP="003A7E75">
      <w:pPr>
        <w:spacing w:after="0" w:line="240" w:lineRule="auto"/>
      </w:pPr>
      <w:r>
        <w:separator/>
      </w:r>
    </w:p>
  </w:endnote>
  <w:endnote w:type="continuationSeparator" w:id="0">
    <w:p w:rsidR="00612867" w:rsidRDefault="00612867" w:rsidP="003A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867" w:rsidRDefault="00612867" w:rsidP="003A7E75">
      <w:pPr>
        <w:spacing w:after="0" w:line="240" w:lineRule="auto"/>
      </w:pPr>
      <w:r>
        <w:separator/>
      </w:r>
    </w:p>
  </w:footnote>
  <w:footnote w:type="continuationSeparator" w:id="0">
    <w:p w:rsidR="00612867" w:rsidRDefault="00612867" w:rsidP="003A7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E75"/>
    <w:rsid w:val="0000087C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10319"/>
    <w:rsid w:val="00114483"/>
    <w:rsid w:val="00117172"/>
    <w:rsid w:val="001213D5"/>
    <w:rsid w:val="00124EC0"/>
    <w:rsid w:val="0012667F"/>
    <w:rsid w:val="00130EA8"/>
    <w:rsid w:val="00131CD5"/>
    <w:rsid w:val="001366C2"/>
    <w:rsid w:val="00136D70"/>
    <w:rsid w:val="00140805"/>
    <w:rsid w:val="00161015"/>
    <w:rsid w:val="0016165C"/>
    <w:rsid w:val="00164E5F"/>
    <w:rsid w:val="00171308"/>
    <w:rsid w:val="00172BEA"/>
    <w:rsid w:val="00176CAB"/>
    <w:rsid w:val="00180FF3"/>
    <w:rsid w:val="001860F7"/>
    <w:rsid w:val="00194B80"/>
    <w:rsid w:val="001977E8"/>
    <w:rsid w:val="001B200E"/>
    <w:rsid w:val="001B57AE"/>
    <w:rsid w:val="001B647F"/>
    <w:rsid w:val="001C273C"/>
    <w:rsid w:val="001C339E"/>
    <w:rsid w:val="001D3BD2"/>
    <w:rsid w:val="001E073F"/>
    <w:rsid w:val="001E11C9"/>
    <w:rsid w:val="001F11E7"/>
    <w:rsid w:val="001F42FA"/>
    <w:rsid w:val="001F5DEE"/>
    <w:rsid w:val="00213533"/>
    <w:rsid w:val="0022104F"/>
    <w:rsid w:val="00231F9D"/>
    <w:rsid w:val="00233226"/>
    <w:rsid w:val="0023478E"/>
    <w:rsid w:val="00256E51"/>
    <w:rsid w:val="00284340"/>
    <w:rsid w:val="002959F3"/>
    <w:rsid w:val="002A74D3"/>
    <w:rsid w:val="002A7BE7"/>
    <w:rsid w:val="002B1FD5"/>
    <w:rsid w:val="002B6329"/>
    <w:rsid w:val="002E2FDC"/>
    <w:rsid w:val="00305DA5"/>
    <w:rsid w:val="003060A0"/>
    <w:rsid w:val="00324D5F"/>
    <w:rsid w:val="0033177F"/>
    <w:rsid w:val="00344AD6"/>
    <w:rsid w:val="00344E0D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5EDA"/>
    <w:rsid w:val="003A7E75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6F7"/>
    <w:rsid w:val="00445FF0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B617D"/>
    <w:rsid w:val="004C1D33"/>
    <w:rsid w:val="004C352D"/>
    <w:rsid w:val="004C55E8"/>
    <w:rsid w:val="004D764A"/>
    <w:rsid w:val="004E582A"/>
    <w:rsid w:val="004E58D1"/>
    <w:rsid w:val="004E59BB"/>
    <w:rsid w:val="004E7D63"/>
    <w:rsid w:val="004F472A"/>
    <w:rsid w:val="0050783E"/>
    <w:rsid w:val="0051362F"/>
    <w:rsid w:val="00515B2C"/>
    <w:rsid w:val="00540E95"/>
    <w:rsid w:val="00542112"/>
    <w:rsid w:val="00542EE2"/>
    <w:rsid w:val="00545FB3"/>
    <w:rsid w:val="00547036"/>
    <w:rsid w:val="00547FBC"/>
    <w:rsid w:val="00552B95"/>
    <w:rsid w:val="00554344"/>
    <w:rsid w:val="005617A0"/>
    <w:rsid w:val="00563E4E"/>
    <w:rsid w:val="00564049"/>
    <w:rsid w:val="00565D95"/>
    <w:rsid w:val="005663ED"/>
    <w:rsid w:val="00576CA0"/>
    <w:rsid w:val="005A2385"/>
    <w:rsid w:val="005B6F0D"/>
    <w:rsid w:val="005D55EC"/>
    <w:rsid w:val="005E23E2"/>
    <w:rsid w:val="005E47BF"/>
    <w:rsid w:val="005F5359"/>
    <w:rsid w:val="005F5647"/>
    <w:rsid w:val="005F70B3"/>
    <w:rsid w:val="005F7B38"/>
    <w:rsid w:val="006075E5"/>
    <w:rsid w:val="00611B48"/>
    <w:rsid w:val="00612867"/>
    <w:rsid w:val="00617DC2"/>
    <w:rsid w:val="0062270D"/>
    <w:rsid w:val="006311EB"/>
    <w:rsid w:val="00641AA2"/>
    <w:rsid w:val="00661B23"/>
    <w:rsid w:val="00673ADA"/>
    <w:rsid w:val="00692B59"/>
    <w:rsid w:val="00693B2F"/>
    <w:rsid w:val="00695574"/>
    <w:rsid w:val="0069584D"/>
    <w:rsid w:val="006A646E"/>
    <w:rsid w:val="006B1A83"/>
    <w:rsid w:val="006C06AE"/>
    <w:rsid w:val="006C4819"/>
    <w:rsid w:val="006D1A9C"/>
    <w:rsid w:val="006D2BD0"/>
    <w:rsid w:val="006D52D7"/>
    <w:rsid w:val="00711327"/>
    <w:rsid w:val="0071277D"/>
    <w:rsid w:val="00713B6B"/>
    <w:rsid w:val="00726C6E"/>
    <w:rsid w:val="00733133"/>
    <w:rsid w:val="00735501"/>
    <w:rsid w:val="0076494B"/>
    <w:rsid w:val="0077145D"/>
    <w:rsid w:val="00780F4A"/>
    <w:rsid w:val="007A6B45"/>
    <w:rsid w:val="007A767B"/>
    <w:rsid w:val="007B246B"/>
    <w:rsid w:val="007C7E7F"/>
    <w:rsid w:val="007E6797"/>
    <w:rsid w:val="007F2822"/>
    <w:rsid w:val="007F282D"/>
    <w:rsid w:val="007F3467"/>
    <w:rsid w:val="0082258E"/>
    <w:rsid w:val="008225A4"/>
    <w:rsid w:val="008253B0"/>
    <w:rsid w:val="00830873"/>
    <w:rsid w:val="008316B8"/>
    <w:rsid w:val="00834D4A"/>
    <w:rsid w:val="008363E6"/>
    <w:rsid w:val="00836F09"/>
    <w:rsid w:val="008469DE"/>
    <w:rsid w:val="00872E86"/>
    <w:rsid w:val="00881241"/>
    <w:rsid w:val="00881C0F"/>
    <w:rsid w:val="00893964"/>
    <w:rsid w:val="008A1C44"/>
    <w:rsid w:val="008A397D"/>
    <w:rsid w:val="008A455F"/>
    <w:rsid w:val="008C1D32"/>
    <w:rsid w:val="008C7B13"/>
    <w:rsid w:val="008D33A4"/>
    <w:rsid w:val="008D7C19"/>
    <w:rsid w:val="008E19B6"/>
    <w:rsid w:val="008E62EC"/>
    <w:rsid w:val="00936495"/>
    <w:rsid w:val="00941E20"/>
    <w:rsid w:val="0094308C"/>
    <w:rsid w:val="00951F68"/>
    <w:rsid w:val="009558FD"/>
    <w:rsid w:val="00955CBD"/>
    <w:rsid w:val="00983239"/>
    <w:rsid w:val="009B2068"/>
    <w:rsid w:val="009C17F7"/>
    <w:rsid w:val="009E298C"/>
    <w:rsid w:val="009E5489"/>
    <w:rsid w:val="009F381C"/>
    <w:rsid w:val="009F6052"/>
    <w:rsid w:val="009F689F"/>
    <w:rsid w:val="00A03F6C"/>
    <w:rsid w:val="00A1011E"/>
    <w:rsid w:val="00A1721D"/>
    <w:rsid w:val="00A201B8"/>
    <w:rsid w:val="00A204A9"/>
    <w:rsid w:val="00A20A2D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502B"/>
    <w:rsid w:val="00A97B57"/>
    <w:rsid w:val="00AA146A"/>
    <w:rsid w:val="00AA27CC"/>
    <w:rsid w:val="00AA7AAA"/>
    <w:rsid w:val="00AB4EEC"/>
    <w:rsid w:val="00AC5174"/>
    <w:rsid w:val="00AC5374"/>
    <w:rsid w:val="00AD1195"/>
    <w:rsid w:val="00AD3119"/>
    <w:rsid w:val="00AD3349"/>
    <w:rsid w:val="00AD3743"/>
    <w:rsid w:val="00AE7C0A"/>
    <w:rsid w:val="00AF082B"/>
    <w:rsid w:val="00AF0D8B"/>
    <w:rsid w:val="00B067D9"/>
    <w:rsid w:val="00B1051B"/>
    <w:rsid w:val="00B11482"/>
    <w:rsid w:val="00B1149E"/>
    <w:rsid w:val="00B11FC4"/>
    <w:rsid w:val="00B157FE"/>
    <w:rsid w:val="00B17A8F"/>
    <w:rsid w:val="00B330CD"/>
    <w:rsid w:val="00B33939"/>
    <w:rsid w:val="00B35C9B"/>
    <w:rsid w:val="00B36AD8"/>
    <w:rsid w:val="00B622D7"/>
    <w:rsid w:val="00B72B8E"/>
    <w:rsid w:val="00B7590B"/>
    <w:rsid w:val="00B83979"/>
    <w:rsid w:val="00B85C84"/>
    <w:rsid w:val="00BA05F5"/>
    <w:rsid w:val="00BA1DE4"/>
    <w:rsid w:val="00BB74F7"/>
    <w:rsid w:val="00BB7E5D"/>
    <w:rsid w:val="00BC703F"/>
    <w:rsid w:val="00BC77F9"/>
    <w:rsid w:val="00BD2964"/>
    <w:rsid w:val="00BF09BF"/>
    <w:rsid w:val="00C1036C"/>
    <w:rsid w:val="00C14E5D"/>
    <w:rsid w:val="00C2292B"/>
    <w:rsid w:val="00C26AE9"/>
    <w:rsid w:val="00C43FBA"/>
    <w:rsid w:val="00C57324"/>
    <w:rsid w:val="00C6162E"/>
    <w:rsid w:val="00C62C59"/>
    <w:rsid w:val="00C65224"/>
    <w:rsid w:val="00C66260"/>
    <w:rsid w:val="00C73A44"/>
    <w:rsid w:val="00C76E39"/>
    <w:rsid w:val="00C77CBC"/>
    <w:rsid w:val="00C84506"/>
    <w:rsid w:val="00C92CAC"/>
    <w:rsid w:val="00CA3CC4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D00C7D"/>
    <w:rsid w:val="00D05D8F"/>
    <w:rsid w:val="00D10C3E"/>
    <w:rsid w:val="00D25C07"/>
    <w:rsid w:val="00D471CA"/>
    <w:rsid w:val="00D579DA"/>
    <w:rsid w:val="00D60977"/>
    <w:rsid w:val="00D61439"/>
    <w:rsid w:val="00D619CA"/>
    <w:rsid w:val="00D63A55"/>
    <w:rsid w:val="00D67627"/>
    <w:rsid w:val="00D7630C"/>
    <w:rsid w:val="00D87A9F"/>
    <w:rsid w:val="00D9263E"/>
    <w:rsid w:val="00D94748"/>
    <w:rsid w:val="00DA7BCF"/>
    <w:rsid w:val="00DB214D"/>
    <w:rsid w:val="00DB6B75"/>
    <w:rsid w:val="00DC1B4C"/>
    <w:rsid w:val="00DD0347"/>
    <w:rsid w:val="00DD1A50"/>
    <w:rsid w:val="00DD5E7D"/>
    <w:rsid w:val="00DE1334"/>
    <w:rsid w:val="00DE4758"/>
    <w:rsid w:val="00DE5A34"/>
    <w:rsid w:val="00DE71F5"/>
    <w:rsid w:val="00DF0851"/>
    <w:rsid w:val="00DF0B30"/>
    <w:rsid w:val="00DF3315"/>
    <w:rsid w:val="00DF5AD7"/>
    <w:rsid w:val="00DF6EB1"/>
    <w:rsid w:val="00E02950"/>
    <w:rsid w:val="00E07AD1"/>
    <w:rsid w:val="00E203FD"/>
    <w:rsid w:val="00E238B7"/>
    <w:rsid w:val="00E2717D"/>
    <w:rsid w:val="00E27F33"/>
    <w:rsid w:val="00E305A3"/>
    <w:rsid w:val="00E3461F"/>
    <w:rsid w:val="00E34C49"/>
    <w:rsid w:val="00E423E9"/>
    <w:rsid w:val="00E50DF5"/>
    <w:rsid w:val="00E54CC2"/>
    <w:rsid w:val="00E5751B"/>
    <w:rsid w:val="00E6245E"/>
    <w:rsid w:val="00E62850"/>
    <w:rsid w:val="00E64801"/>
    <w:rsid w:val="00E66995"/>
    <w:rsid w:val="00E90EEA"/>
    <w:rsid w:val="00E91F95"/>
    <w:rsid w:val="00E93428"/>
    <w:rsid w:val="00E95A1D"/>
    <w:rsid w:val="00E97230"/>
    <w:rsid w:val="00E972B6"/>
    <w:rsid w:val="00EA3D1A"/>
    <w:rsid w:val="00EB58C5"/>
    <w:rsid w:val="00EB5B08"/>
    <w:rsid w:val="00EC2547"/>
    <w:rsid w:val="00F02442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4249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E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7E7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A7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7E75"/>
    <w:rPr>
      <w:rFonts w:cs="Times New Roman"/>
    </w:rPr>
  </w:style>
  <w:style w:type="table" w:styleId="TableGrid">
    <w:name w:val="Table Grid"/>
    <w:basedOn w:val="TableNormal"/>
    <w:uiPriority w:val="99"/>
    <w:rsid w:val="003A7E7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242</Words>
  <Characters>1386</Characters>
  <Application>Microsoft Office Outlook</Application>
  <DocSecurity>0</DocSecurity>
  <Lines>0</Lines>
  <Paragraphs>0</Paragraphs>
  <ScaleCrop>false</ScaleCrop>
  <Company>Белокалитвинское городское поселение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44</cp:revision>
  <dcterms:created xsi:type="dcterms:W3CDTF">2013-09-28T11:49:00Z</dcterms:created>
  <dcterms:modified xsi:type="dcterms:W3CDTF">2013-10-14T11:19:00Z</dcterms:modified>
</cp:coreProperties>
</file>